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3C6F2C37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</w:t>
      </w:r>
      <w:r w:rsidR="00687AE1">
        <w:rPr>
          <w:rFonts w:cs="Arial"/>
          <w:b/>
          <w:sz w:val="24"/>
          <w:szCs w:val="24"/>
        </w:rPr>
        <w:t>6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5C9E124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87AE1">
        <w:rPr>
          <w:rFonts w:cs="Arial"/>
          <w:b/>
          <w:bCs/>
        </w:rPr>
        <w:t>CRs on MPS4msg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687AE1" w:rsidRPr="00766D2A" w14:paraId="32B898FF" w14:textId="77777777" w:rsidTr="00E450E9">
        <w:tc>
          <w:tcPr>
            <w:tcW w:w="817" w:type="dxa"/>
          </w:tcPr>
          <w:p w14:paraId="78038DAA" w14:textId="43EC50E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23.682</w:t>
            </w:r>
          </w:p>
        </w:tc>
        <w:tc>
          <w:tcPr>
            <w:tcW w:w="596" w:type="dxa"/>
          </w:tcPr>
          <w:p w14:paraId="3B5EB1B0" w14:textId="0897CAFF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0492</w:t>
            </w:r>
          </w:p>
        </w:tc>
        <w:tc>
          <w:tcPr>
            <w:tcW w:w="283" w:type="dxa"/>
          </w:tcPr>
          <w:p w14:paraId="3AD37B63" w14:textId="12C68D4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E31659F" w14:textId="49B3D74D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1E2D28C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AS triggered MPS for Messaging parameter provisioning</w:t>
            </w:r>
          </w:p>
        </w:tc>
        <w:tc>
          <w:tcPr>
            <w:tcW w:w="284" w:type="dxa"/>
          </w:tcPr>
          <w:p w14:paraId="324FB6AB" w14:textId="4993BCF2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5EAFDE97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18.0.0</w:t>
            </w:r>
          </w:p>
        </w:tc>
        <w:tc>
          <w:tcPr>
            <w:tcW w:w="851" w:type="dxa"/>
          </w:tcPr>
          <w:p w14:paraId="4FB42575" w14:textId="0C9DB8C7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6C2767CB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S2-2409065</w:t>
            </w:r>
          </w:p>
        </w:tc>
        <w:tc>
          <w:tcPr>
            <w:tcW w:w="1984" w:type="dxa"/>
          </w:tcPr>
          <w:p w14:paraId="2512F86C" w14:textId="45052EE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Peraton Labs, Nokia, Samsung, CISA ECD</w:t>
            </w:r>
          </w:p>
        </w:tc>
        <w:tc>
          <w:tcPr>
            <w:tcW w:w="1418" w:type="dxa"/>
          </w:tcPr>
          <w:p w14:paraId="63D0FE4E" w14:textId="77CFA97B" w:rsidR="00687AE1" w:rsidRDefault="00687AE1" w:rsidP="00687AE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MPS4msg</w:t>
            </w:r>
          </w:p>
        </w:tc>
        <w:tc>
          <w:tcPr>
            <w:tcW w:w="1843" w:type="dxa"/>
          </w:tcPr>
          <w:p w14:paraId="63B8E394" w14:textId="157CE2B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4.5.21, 5.18</w:t>
            </w:r>
          </w:p>
        </w:tc>
        <w:tc>
          <w:tcPr>
            <w:tcW w:w="1134" w:type="dxa"/>
          </w:tcPr>
          <w:p w14:paraId="46FF9E86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1A39FE39" w14:textId="77777777" w:rsidTr="00E450E9">
        <w:tc>
          <w:tcPr>
            <w:tcW w:w="817" w:type="dxa"/>
          </w:tcPr>
          <w:p w14:paraId="69C57DD8" w14:textId="24E325FF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879B04B" w14:textId="4FDB2ED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4912</w:t>
            </w:r>
          </w:p>
        </w:tc>
        <w:tc>
          <w:tcPr>
            <w:tcW w:w="283" w:type="dxa"/>
          </w:tcPr>
          <w:p w14:paraId="4F6D0B81" w14:textId="2026BB64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55F4109" w14:textId="6D55835D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2AD4A3B6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AF triggered MPS for Messaging parameter provisioning</w:t>
            </w:r>
          </w:p>
        </w:tc>
        <w:tc>
          <w:tcPr>
            <w:tcW w:w="284" w:type="dxa"/>
          </w:tcPr>
          <w:p w14:paraId="32900AFF" w14:textId="233A59C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584A964B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D0517DB" w14:textId="52EA25C7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60AA19E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S2-2409062</w:t>
            </w:r>
          </w:p>
        </w:tc>
        <w:tc>
          <w:tcPr>
            <w:tcW w:w="1984" w:type="dxa"/>
          </w:tcPr>
          <w:p w14:paraId="60AE66AC" w14:textId="03C4A264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Peraton Labs, Nokia, Samsung, CISA ECD</w:t>
            </w:r>
          </w:p>
        </w:tc>
        <w:tc>
          <w:tcPr>
            <w:tcW w:w="1418" w:type="dxa"/>
          </w:tcPr>
          <w:p w14:paraId="1DA5BF56" w14:textId="11705BA5" w:rsidR="00687AE1" w:rsidRDefault="00687AE1" w:rsidP="00687AE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MPS4msg</w:t>
            </w:r>
          </w:p>
        </w:tc>
        <w:tc>
          <w:tcPr>
            <w:tcW w:w="1843" w:type="dxa"/>
          </w:tcPr>
          <w:p w14:paraId="7AA9FA77" w14:textId="122F852E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4.15.6.3a</w:t>
            </w:r>
          </w:p>
        </w:tc>
        <w:tc>
          <w:tcPr>
            <w:tcW w:w="1134" w:type="dxa"/>
          </w:tcPr>
          <w:p w14:paraId="65FA9838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3EB2D0CC" w14:textId="77777777" w:rsidTr="00E450E9">
        <w:tc>
          <w:tcPr>
            <w:tcW w:w="817" w:type="dxa"/>
          </w:tcPr>
          <w:p w14:paraId="27A37928" w14:textId="72D5160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456BCB6C" w14:textId="410F260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3797</w:t>
            </w:r>
          </w:p>
        </w:tc>
        <w:tc>
          <w:tcPr>
            <w:tcW w:w="283" w:type="dxa"/>
          </w:tcPr>
          <w:p w14:paraId="5367CA8C" w14:textId="74CCF71A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FD22E4E" w14:textId="421CD73A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D47512F" w14:textId="3DD0D07E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support for Messaging</w:t>
            </w:r>
          </w:p>
        </w:tc>
        <w:tc>
          <w:tcPr>
            <w:tcW w:w="284" w:type="dxa"/>
          </w:tcPr>
          <w:p w14:paraId="440252AA" w14:textId="0F214A0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82A0E63" w14:textId="7F88932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076C281" w14:textId="65F5F582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10C733" w14:textId="3486D806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S2-2409064</w:t>
            </w:r>
          </w:p>
        </w:tc>
        <w:tc>
          <w:tcPr>
            <w:tcW w:w="1984" w:type="dxa"/>
          </w:tcPr>
          <w:p w14:paraId="79B6BE93" w14:textId="6E39FA1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Peraton Labs, Nokia, Samsung, CISA ECD</w:t>
            </w:r>
          </w:p>
        </w:tc>
        <w:tc>
          <w:tcPr>
            <w:tcW w:w="1418" w:type="dxa"/>
          </w:tcPr>
          <w:p w14:paraId="72B9FF71" w14:textId="470C83D4" w:rsidR="00687AE1" w:rsidRDefault="00687AE1" w:rsidP="00687AE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843" w:type="dxa"/>
          </w:tcPr>
          <w:p w14:paraId="64897D92" w14:textId="5AB4978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2, 4.3.18.1</w:t>
            </w:r>
          </w:p>
        </w:tc>
        <w:tc>
          <w:tcPr>
            <w:tcW w:w="1134" w:type="dxa"/>
          </w:tcPr>
          <w:p w14:paraId="09A33D0F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66A14F5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162101A4" w14:textId="77777777" w:rsidTr="00E450E9">
        <w:tc>
          <w:tcPr>
            <w:tcW w:w="817" w:type="dxa"/>
          </w:tcPr>
          <w:p w14:paraId="443626AF" w14:textId="6B29B2AA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6C76E203" w14:textId="6451B3D7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5499</w:t>
            </w:r>
          </w:p>
        </w:tc>
        <w:tc>
          <w:tcPr>
            <w:tcW w:w="283" w:type="dxa"/>
          </w:tcPr>
          <w:p w14:paraId="27C97026" w14:textId="4EF25B9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5E01A5F" w14:textId="26B1548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160B409" w14:textId="3FB0190A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support for Messaging</w:t>
            </w:r>
          </w:p>
        </w:tc>
        <w:tc>
          <w:tcPr>
            <w:tcW w:w="284" w:type="dxa"/>
          </w:tcPr>
          <w:p w14:paraId="65E78B1E" w14:textId="3B1BAB71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ED0F388" w14:textId="48BD892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11BAF5A" w14:textId="50826E55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E22EEC8" w14:textId="56361F6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S2-2409061</w:t>
            </w:r>
          </w:p>
        </w:tc>
        <w:tc>
          <w:tcPr>
            <w:tcW w:w="1984" w:type="dxa"/>
          </w:tcPr>
          <w:p w14:paraId="6D2F3563" w14:textId="7622EF1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Peraton Labs, Nokia, Samsung, CISA ECD</w:t>
            </w:r>
          </w:p>
        </w:tc>
        <w:tc>
          <w:tcPr>
            <w:tcW w:w="1418" w:type="dxa"/>
          </w:tcPr>
          <w:p w14:paraId="472002C9" w14:textId="4A2B4379" w:rsidR="00687AE1" w:rsidRDefault="00687AE1" w:rsidP="00687AE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843" w:type="dxa"/>
          </w:tcPr>
          <w:p w14:paraId="3217C18C" w14:textId="3756D6B5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5.16.5, 5.22.2</w:t>
            </w:r>
          </w:p>
        </w:tc>
        <w:tc>
          <w:tcPr>
            <w:tcW w:w="1134" w:type="dxa"/>
          </w:tcPr>
          <w:p w14:paraId="5468DA3F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5897A2D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3350C1EE" w14:textId="77777777" w:rsidTr="00E450E9">
        <w:tc>
          <w:tcPr>
            <w:tcW w:w="817" w:type="dxa"/>
          </w:tcPr>
          <w:p w14:paraId="64B4909C" w14:textId="1D5B7B77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23.272</w:t>
            </w:r>
          </w:p>
        </w:tc>
        <w:tc>
          <w:tcPr>
            <w:tcW w:w="596" w:type="dxa"/>
          </w:tcPr>
          <w:p w14:paraId="7E1C9333" w14:textId="5E02B385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0975</w:t>
            </w:r>
          </w:p>
        </w:tc>
        <w:tc>
          <w:tcPr>
            <w:tcW w:w="283" w:type="dxa"/>
          </w:tcPr>
          <w:p w14:paraId="29480643" w14:textId="3318935B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4B250032" w14:textId="4DAD726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5855F6B" w14:textId="4362D06B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support for MO and MT SMS over NAS procedure</w:t>
            </w:r>
          </w:p>
        </w:tc>
        <w:tc>
          <w:tcPr>
            <w:tcW w:w="284" w:type="dxa"/>
          </w:tcPr>
          <w:p w14:paraId="48AA833B" w14:textId="4BC7713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07955D5" w14:textId="3E61C31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18.0.0</w:t>
            </w:r>
          </w:p>
        </w:tc>
        <w:tc>
          <w:tcPr>
            <w:tcW w:w="851" w:type="dxa"/>
          </w:tcPr>
          <w:p w14:paraId="59DEBFB1" w14:textId="1C134386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16CD80B" w14:textId="16C0367F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S2-2409321</w:t>
            </w:r>
          </w:p>
        </w:tc>
        <w:tc>
          <w:tcPr>
            <w:tcW w:w="1984" w:type="dxa"/>
          </w:tcPr>
          <w:p w14:paraId="57A909AB" w14:textId="3B04A465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Peraton Labs, Nokia, Samsung, CISA ECD</w:t>
            </w:r>
          </w:p>
        </w:tc>
        <w:tc>
          <w:tcPr>
            <w:tcW w:w="1418" w:type="dxa"/>
          </w:tcPr>
          <w:p w14:paraId="0AE4BFA3" w14:textId="3CE23244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843" w:type="dxa"/>
          </w:tcPr>
          <w:p w14:paraId="049893E1" w14:textId="78A2089D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C.1, C.4.2, C.4.3, C.7.1, C.7.2, C.8.1</w:t>
            </w:r>
          </w:p>
        </w:tc>
        <w:tc>
          <w:tcPr>
            <w:tcW w:w="1134" w:type="dxa"/>
          </w:tcPr>
          <w:p w14:paraId="6C6DD309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C45F83B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3EA8D516" w14:textId="77777777" w:rsidTr="00E450E9">
        <w:tc>
          <w:tcPr>
            <w:tcW w:w="817" w:type="dxa"/>
          </w:tcPr>
          <w:p w14:paraId="6FE8E1EE" w14:textId="30CA9CD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43057B4" w14:textId="5AB41A5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4913</w:t>
            </w:r>
          </w:p>
        </w:tc>
        <w:tc>
          <w:tcPr>
            <w:tcW w:w="283" w:type="dxa"/>
          </w:tcPr>
          <w:p w14:paraId="5DA17220" w14:textId="4CAFA475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15A41862" w14:textId="35DF1D5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3482A83" w14:textId="4AE06EF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support for MO and MT SMS over NAS procedures</w:t>
            </w:r>
          </w:p>
        </w:tc>
        <w:tc>
          <w:tcPr>
            <w:tcW w:w="284" w:type="dxa"/>
          </w:tcPr>
          <w:p w14:paraId="1293C54D" w14:textId="761D58C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A04C90E" w14:textId="6FB7B35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4A1ECC3" w14:textId="0A91A83F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304C40A" w14:textId="694A38CD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S2-2409320</w:t>
            </w:r>
          </w:p>
        </w:tc>
        <w:tc>
          <w:tcPr>
            <w:tcW w:w="1984" w:type="dxa"/>
          </w:tcPr>
          <w:p w14:paraId="28E18D40" w14:textId="30E908B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Peraton Labs, Nokia, Samsung, CISA ECD</w:t>
            </w:r>
          </w:p>
        </w:tc>
        <w:tc>
          <w:tcPr>
            <w:tcW w:w="1418" w:type="dxa"/>
          </w:tcPr>
          <w:p w14:paraId="6FF48D04" w14:textId="5EE0BBB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MPS4msg</w:t>
            </w:r>
          </w:p>
        </w:tc>
        <w:tc>
          <w:tcPr>
            <w:tcW w:w="1843" w:type="dxa"/>
          </w:tcPr>
          <w:p w14:paraId="13D2B835" w14:textId="7D0E9501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4.2.2.2.2, 4.13.3.1, 4.13.3.3, 4.13.3.6, 5.2.3.3.1</w:t>
            </w:r>
          </w:p>
        </w:tc>
        <w:tc>
          <w:tcPr>
            <w:tcW w:w="1134" w:type="dxa"/>
          </w:tcPr>
          <w:p w14:paraId="15F19682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027B71D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59AF2CE9" w14:textId="77777777" w:rsidTr="00E450E9">
        <w:tc>
          <w:tcPr>
            <w:tcW w:w="817" w:type="dxa"/>
          </w:tcPr>
          <w:p w14:paraId="0EADE8E4" w14:textId="0201576D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40CC2D46" w14:textId="3E34535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1419</w:t>
            </w:r>
          </w:p>
        </w:tc>
        <w:tc>
          <w:tcPr>
            <w:tcW w:w="283" w:type="dxa"/>
          </w:tcPr>
          <w:p w14:paraId="73F1A3FA" w14:textId="1AF8A5E6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182CADF3" w14:textId="592987B6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51A0E22" w14:textId="50E407D4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MPS priority for IMS Immediate Messaging and IMS Session-based Messaging</w:t>
            </w:r>
          </w:p>
        </w:tc>
        <w:tc>
          <w:tcPr>
            <w:tcW w:w="284" w:type="dxa"/>
          </w:tcPr>
          <w:p w14:paraId="539CF36F" w14:textId="32A35ED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733D54C" w14:textId="350765C4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A8A94A2" w14:textId="2CF62AD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174E465" w14:textId="620D1881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S2-2409323</w:t>
            </w:r>
          </w:p>
        </w:tc>
        <w:tc>
          <w:tcPr>
            <w:tcW w:w="1984" w:type="dxa"/>
          </w:tcPr>
          <w:p w14:paraId="1C6AAC7E" w14:textId="4D6CC4E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T-Mobile USA, Ericsson, Nokia</w:t>
            </w:r>
          </w:p>
        </w:tc>
        <w:tc>
          <w:tcPr>
            <w:tcW w:w="1418" w:type="dxa"/>
          </w:tcPr>
          <w:p w14:paraId="43682149" w14:textId="44803CBF" w:rsidR="00687AE1" w:rsidRDefault="00687AE1" w:rsidP="00687AE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843" w:type="dxa"/>
          </w:tcPr>
          <w:p w14:paraId="0CD1BA40" w14:textId="5BE37F0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3.1, 4.6.1, 5.2.2.3, 5.16.1.1.1, 5.16.2.2.1, 5.16.2.2.2, 5.16.2.2.3, 5.21</w:t>
            </w:r>
          </w:p>
        </w:tc>
        <w:tc>
          <w:tcPr>
            <w:tcW w:w="1134" w:type="dxa"/>
          </w:tcPr>
          <w:p w14:paraId="64E2DCB9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E3A9D3D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014DAA5A" w14:textId="77777777" w:rsidTr="00E450E9">
        <w:tc>
          <w:tcPr>
            <w:tcW w:w="817" w:type="dxa"/>
          </w:tcPr>
          <w:p w14:paraId="285F2E2B" w14:textId="1B8CFDDD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23.203</w:t>
            </w:r>
          </w:p>
        </w:tc>
        <w:tc>
          <w:tcPr>
            <w:tcW w:w="596" w:type="dxa"/>
          </w:tcPr>
          <w:p w14:paraId="667AE788" w14:textId="0AF3BF7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1139</w:t>
            </w:r>
          </w:p>
        </w:tc>
        <w:tc>
          <w:tcPr>
            <w:tcW w:w="283" w:type="dxa"/>
          </w:tcPr>
          <w:p w14:paraId="14114A4A" w14:textId="4405BFDE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65BB25A" w14:textId="2B9E723E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6D60CC0" w14:textId="7891745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MPS priority for Messaging</w:t>
            </w:r>
          </w:p>
        </w:tc>
        <w:tc>
          <w:tcPr>
            <w:tcW w:w="284" w:type="dxa"/>
          </w:tcPr>
          <w:p w14:paraId="4CB3E483" w14:textId="7F29E454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C52495C" w14:textId="052974E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18.0.0</w:t>
            </w:r>
          </w:p>
        </w:tc>
        <w:tc>
          <w:tcPr>
            <w:tcW w:w="851" w:type="dxa"/>
          </w:tcPr>
          <w:p w14:paraId="6BD52B1B" w14:textId="2276D501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BE39F18" w14:textId="43D65058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S2-2409066</w:t>
            </w:r>
          </w:p>
        </w:tc>
        <w:tc>
          <w:tcPr>
            <w:tcW w:w="1984" w:type="dxa"/>
          </w:tcPr>
          <w:p w14:paraId="165B5854" w14:textId="0FD516AA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T-Mobile USA, Ericsson</w:t>
            </w:r>
          </w:p>
        </w:tc>
        <w:tc>
          <w:tcPr>
            <w:tcW w:w="1418" w:type="dxa"/>
          </w:tcPr>
          <w:p w14:paraId="495844B0" w14:textId="7CD3314D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843" w:type="dxa"/>
          </w:tcPr>
          <w:p w14:paraId="5A4FFA4A" w14:textId="4D1743FE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6.1.11.1, 6.1.11.2, 6.1.11.X</w:t>
            </w:r>
          </w:p>
        </w:tc>
        <w:tc>
          <w:tcPr>
            <w:tcW w:w="1134" w:type="dxa"/>
          </w:tcPr>
          <w:p w14:paraId="4941C75E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B8A3CDB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61C1023E" w14:textId="77777777" w:rsidTr="00E450E9">
        <w:tc>
          <w:tcPr>
            <w:tcW w:w="817" w:type="dxa"/>
          </w:tcPr>
          <w:p w14:paraId="68A26AF1" w14:textId="447FF777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39ED8814" w14:textId="7C455C21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1343</w:t>
            </w:r>
          </w:p>
        </w:tc>
        <w:tc>
          <w:tcPr>
            <w:tcW w:w="283" w:type="dxa"/>
          </w:tcPr>
          <w:p w14:paraId="688A29A6" w14:textId="0BEC5E45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176CC2F6" w14:textId="05E92F5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280224C" w14:textId="5DCA183C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MPS priority for Messaging</w:t>
            </w:r>
          </w:p>
        </w:tc>
        <w:tc>
          <w:tcPr>
            <w:tcW w:w="284" w:type="dxa"/>
          </w:tcPr>
          <w:p w14:paraId="48B089A9" w14:textId="2D10AAC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9E003F" w14:textId="7373C311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37C4149" w14:textId="3B0F6746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0E1638A" w14:textId="58F9CB42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S2-2409324</w:t>
            </w:r>
          </w:p>
        </w:tc>
        <w:tc>
          <w:tcPr>
            <w:tcW w:w="1984" w:type="dxa"/>
          </w:tcPr>
          <w:p w14:paraId="31B46CB1" w14:textId="01F7933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T-Mobile USA, Ericsson, Nokia</w:t>
            </w:r>
          </w:p>
        </w:tc>
        <w:tc>
          <w:tcPr>
            <w:tcW w:w="1418" w:type="dxa"/>
          </w:tcPr>
          <w:p w14:paraId="71BA87AF" w14:textId="11D7A8EF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MPS4msg</w:t>
            </w:r>
          </w:p>
        </w:tc>
        <w:tc>
          <w:tcPr>
            <w:tcW w:w="1843" w:type="dxa"/>
          </w:tcPr>
          <w:p w14:paraId="1BF4260F" w14:textId="1978874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2, 6.1.3.11</w:t>
            </w:r>
          </w:p>
        </w:tc>
        <w:tc>
          <w:tcPr>
            <w:tcW w:w="1134" w:type="dxa"/>
          </w:tcPr>
          <w:p w14:paraId="0064CD11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61BC0D2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  <w:tr w:rsidR="00687AE1" w:rsidRPr="00766D2A" w14:paraId="75964C6F" w14:textId="77777777" w:rsidTr="00E450E9">
        <w:tc>
          <w:tcPr>
            <w:tcW w:w="817" w:type="dxa"/>
          </w:tcPr>
          <w:p w14:paraId="17249AF7" w14:textId="21FF3011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23.204</w:t>
            </w:r>
          </w:p>
        </w:tc>
        <w:tc>
          <w:tcPr>
            <w:tcW w:w="596" w:type="dxa"/>
          </w:tcPr>
          <w:p w14:paraId="7259BD22" w14:textId="55E3CBD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0120</w:t>
            </w:r>
          </w:p>
        </w:tc>
        <w:tc>
          <w:tcPr>
            <w:tcW w:w="283" w:type="dxa"/>
          </w:tcPr>
          <w:p w14:paraId="77B9C586" w14:textId="1F0F3AB7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CDB8F68" w14:textId="264C48E3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E1947A5" w14:textId="5794EE1A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MPS priority for SMS over IP</w:t>
            </w:r>
          </w:p>
        </w:tc>
        <w:tc>
          <w:tcPr>
            <w:tcW w:w="284" w:type="dxa"/>
          </w:tcPr>
          <w:p w14:paraId="2ADE6DFE" w14:textId="077F39C9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22E763A" w14:textId="36D87B6F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18.0.0</w:t>
            </w:r>
          </w:p>
        </w:tc>
        <w:tc>
          <w:tcPr>
            <w:tcW w:w="851" w:type="dxa"/>
          </w:tcPr>
          <w:p w14:paraId="3B7A5774" w14:textId="2A0419A2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F79C273" w14:textId="7A581A3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S2-2409322</w:t>
            </w:r>
          </w:p>
        </w:tc>
        <w:tc>
          <w:tcPr>
            <w:tcW w:w="1984" w:type="dxa"/>
          </w:tcPr>
          <w:p w14:paraId="5D25904A" w14:textId="20F1A870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T-Mobile USA, Ericsson</w:t>
            </w:r>
          </w:p>
        </w:tc>
        <w:tc>
          <w:tcPr>
            <w:tcW w:w="1418" w:type="dxa"/>
          </w:tcPr>
          <w:p w14:paraId="051D50E9" w14:textId="71D7940C" w:rsidR="00687AE1" w:rsidRDefault="00687AE1" w:rsidP="00687AE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843" w:type="dxa"/>
          </w:tcPr>
          <w:p w14:paraId="50B5AEF2" w14:textId="76577582" w:rsidR="00687AE1" w:rsidRDefault="00687AE1" w:rsidP="00687AE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2, 5.3.1.1, 5.3.2, 6.7, 6.13, 6.14</w:t>
            </w:r>
          </w:p>
        </w:tc>
        <w:tc>
          <w:tcPr>
            <w:tcW w:w="1134" w:type="dxa"/>
          </w:tcPr>
          <w:p w14:paraId="65054B82" w14:textId="77777777" w:rsidR="00687AE1" w:rsidRPr="00766D2A" w:rsidRDefault="00687AE1" w:rsidP="00687AE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72EB304" w14:textId="77777777" w:rsidR="00687AE1" w:rsidRDefault="00687AE1" w:rsidP="00687AE1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87AE1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133F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2024-09-02T09:27:00Z</dcterms:created>
  <dcterms:modified xsi:type="dcterms:W3CDTF">2024-09-02T14:33:00Z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